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F5BFA" w14:textId="77777777" w:rsidR="001A06C7" w:rsidRDefault="001A06C7" w:rsidP="001A06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FENDOUR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24285AB7" w14:textId="77777777" w:rsidR="001A06C7" w:rsidRDefault="001A06C7" w:rsidP="001A06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Newton le </w:t>
      </w:r>
      <w:proofErr w:type="spellStart"/>
      <w:r>
        <w:rPr>
          <w:rFonts w:cs="Times New Roman"/>
          <w:szCs w:val="24"/>
        </w:rPr>
        <w:t>Wold</w:t>
      </w:r>
      <w:proofErr w:type="spellEnd"/>
      <w:r>
        <w:rPr>
          <w:rFonts w:cs="Times New Roman"/>
          <w:szCs w:val="24"/>
        </w:rPr>
        <w:t>.</w:t>
      </w:r>
    </w:p>
    <w:p w14:paraId="3B2CF09A" w14:textId="77777777" w:rsidR="001A06C7" w:rsidRDefault="001A06C7" w:rsidP="001A06C7">
      <w:pPr>
        <w:pStyle w:val="NoSpacing"/>
        <w:rPr>
          <w:rFonts w:cs="Times New Roman"/>
          <w:szCs w:val="24"/>
        </w:rPr>
      </w:pPr>
    </w:p>
    <w:p w14:paraId="461720C8" w14:textId="77777777" w:rsidR="001A06C7" w:rsidRDefault="001A06C7" w:rsidP="001A06C7">
      <w:pPr>
        <w:pStyle w:val="NoSpacing"/>
        <w:rPr>
          <w:rFonts w:cs="Times New Roman"/>
          <w:szCs w:val="24"/>
        </w:rPr>
      </w:pPr>
    </w:p>
    <w:p w14:paraId="00517486" w14:textId="77777777" w:rsidR="001A06C7" w:rsidRDefault="001A06C7" w:rsidP="001A06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Mar.1406</w:t>
      </w:r>
      <w:r>
        <w:rPr>
          <w:rFonts w:cs="Times New Roman"/>
          <w:szCs w:val="24"/>
        </w:rPr>
        <w:tab/>
        <w:t xml:space="preserve">He was licensed for three years’ non-residence while in the service of </w:t>
      </w:r>
    </w:p>
    <w:p w14:paraId="4FEFE051" w14:textId="77777777" w:rsidR="001A06C7" w:rsidRDefault="001A06C7" w:rsidP="001A06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John Fordham, Bishop of Ely(q.v.).</w:t>
      </w:r>
    </w:p>
    <w:p w14:paraId="407D60A3" w14:textId="77777777" w:rsidR="001A06C7" w:rsidRPr="00E7711B" w:rsidRDefault="001A06C7" w:rsidP="001A06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E7711B">
        <w:rPr>
          <w:rFonts w:cs="Times New Roman"/>
          <w:szCs w:val="24"/>
        </w:rPr>
        <w:t xml:space="preserve">(“The Register of Bishop Philip </w:t>
      </w:r>
      <w:proofErr w:type="spellStart"/>
      <w:r w:rsidRPr="00E7711B">
        <w:rPr>
          <w:rFonts w:cs="Times New Roman"/>
          <w:szCs w:val="24"/>
        </w:rPr>
        <w:t>Repingdon</w:t>
      </w:r>
      <w:proofErr w:type="spellEnd"/>
      <w:r w:rsidRPr="00E7711B">
        <w:rPr>
          <w:rFonts w:cs="Times New Roman"/>
          <w:szCs w:val="24"/>
        </w:rPr>
        <w:t xml:space="preserve"> 1405-1419 ed. Margaret </w:t>
      </w:r>
    </w:p>
    <w:p w14:paraId="24F133F2" w14:textId="77777777" w:rsidR="001A06C7" w:rsidRDefault="001A06C7" w:rsidP="001A06C7">
      <w:pPr>
        <w:pStyle w:val="NoSpacing"/>
        <w:ind w:left="720" w:firstLine="720"/>
        <w:rPr>
          <w:rFonts w:cs="Times New Roman"/>
          <w:szCs w:val="24"/>
        </w:rPr>
      </w:pPr>
      <w:r w:rsidRPr="00E7711B">
        <w:rPr>
          <w:rFonts w:cs="Times New Roman"/>
          <w:szCs w:val="24"/>
        </w:rPr>
        <w:t>Archer, pub. Lincoln Record Society 1962 vol.1</w:t>
      </w:r>
      <w:r>
        <w:rPr>
          <w:rFonts w:cs="Times New Roman"/>
          <w:szCs w:val="24"/>
        </w:rPr>
        <w:t xml:space="preserve"> p.66)</w:t>
      </w:r>
    </w:p>
    <w:p w14:paraId="54627F83" w14:textId="77777777" w:rsidR="001A06C7" w:rsidRDefault="001A06C7" w:rsidP="001A06C7">
      <w:pPr>
        <w:pStyle w:val="NoSpacing"/>
        <w:rPr>
          <w:rFonts w:cs="Times New Roman"/>
          <w:szCs w:val="24"/>
        </w:rPr>
      </w:pPr>
    </w:p>
    <w:p w14:paraId="61C2B20F" w14:textId="77777777" w:rsidR="001A06C7" w:rsidRDefault="001A06C7" w:rsidP="001A06C7">
      <w:pPr>
        <w:pStyle w:val="NoSpacing"/>
        <w:rPr>
          <w:rFonts w:cs="Times New Roman"/>
          <w:szCs w:val="24"/>
        </w:rPr>
      </w:pPr>
    </w:p>
    <w:p w14:paraId="0535D1C1" w14:textId="77777777" w:rsidR="001A06C7" w:rsidRDefault="001A06C7" w:rsidP="001A06C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July 2024</w:t>
      </w:r>
    </w:p>
    <w:p w14:paraId="16DB67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EEA767" w14:textId="77777777" w:rsidR="001A06C7" w:rsidRDefault="001A06C7" w:rsidP="009139A6">
      <w:r>
        <w:separator/>
      </w:r>
    </w:p>
  </w:endnote>
  <w:endnote w:type="continuationSeparator" w:id="0">
    <w:p w14:paraId="472A6D4E" w14:textId="77777777" w:rsidR="001A06C7" w:rsidRDefault="001A06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DE8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960A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965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8A530" w14:textId="77777777" w:rsidR="001A06C7" w:rsidRDefault="001A06C7" w:rsidP="009139A6">
      <w:r>
        <w:separator/>
      </w:r>
    </w:p>
  </w:footnote>
  <w:footnote w:type="continuationSeparator" w:id="0">
    <w:p w14:paraId="37ABA632" w14:textId="77777777" w:rsidR="001A06C7" w:rsidRDefault="001A06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3F2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AD4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89E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6C7"/>
    <w:rsid w:val="000666E0"/>
    <w:rsid w:val="001A06C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B2C09"/>
  <w15:chartTrackingRefBased/>
  <w15:docId w15:val="{712A9BE1-2B83-4AEA-8674-7189EA88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2024-09-18T18:51:00Z</dcterms:created>
  <dcterms:modified xsi:type="dcterms:W3CDTF">2024-09-18T18:51:00Z</dcterms:modified>
</cp:coreProperties>
</file>